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33" w:rsidRDefault="000F4733" w:rsidP="000F4733">
      <w:pPr>
        <w:jc w:val="center"/>
        <w:rPr>
          <w:rFonts w:ascii="Comic Sans MS" w:hAnsi="Comic Sans MS"/>
          <w:sz w:val="52"/>
          <w:szCs w:val="52"/>
          <w:u w:val="single"/>
        </w:rPr>
      </w:pPr>
      <w:r w:rsidRPr="000F4733">
        <w:rPr>
          <w:rFonts w:ascii="Comic Sans MS" w:hAnsi="Comic Sans MS"/>
          <w:sz w:val="52"/>
          <w:szCs w:val="52"/>
          <w:u w:val="single"/>
        </w:rPr>
        <w:t>Hot activity.</w:t>
      </w:r>
    </w:p>
    <w:p w:rsidR="000F4733" w:rsidRDefault="000F4733" w:rsidP="000F4733">
      <w:pPr>
        <w:jc w:val="center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 xml:space="preserve">For this activity we are looking for accurate names for shapes. Dig deep and think about the different triangles you have learnt about (equilateral, scalene, </w:t>
      </w:r>
      <w:proofErr w:type="spellStart"/>
      <w:r>
        <w:rPr>
          <w:rFonts w:ascii="Comic Sans MS" w:hAnsi="Comic Sans MS"/>
          <w:sz w:val="24"/>
          <w:szCs w:val="24"/>
          <w:u w:val="single"/>
        </w:rPr>
        <w:t>etc</w:t>
      </w:r>
      <w:proofErr w:type="spellEnd"/>
      <w:r>
        <w:rPr>
          <w:rFonts w:ascii="Comic Sans MS" w:hAnsi="Comic Sans MS"/>
          <w:sz w:val="24"/>
          <w:szCs w:val="24"/>
          <w:u w:val="single"/>
        </w:rPr>
        <w:t>)</w:t>
      </w:r>
    </w:p>
    <w:p w:rsidR="000F4733" w:rsidRPr="000F4733" w:rsidRDefault="000F4733" w:rsidP="000F4733">
      <w:pPr>
        <w:jc w:val="center"/>
        <w:rPr>
          <w:rFonts w:ascii="Comic Sans MS" w:hAnsi="Comic Sans MS"/>
          <w:sz w:val="24"/>
          <w:szCs w:val="24"/>
          <w:u w:val="single"/>
        </w:rPr>
      </w:pPr>
    </w:p>
    <w:p w:rsidR="00A81C71" w:rsidRDefault="000F4733">
      <w:r w:rsidRPr="000F4733">
        <w:rPr>
          <w:noProof/>
          <w:lang w:eastAsia="en-GB"/>
        </w:rPr>
        <w:drawing>
          <wp:inline distT="0" distB="0" distL="0" distR="0">
            <wp:extent cx="5731510" cy="2774051"/>
            <wp:effectExtent l="0" t="0" r="2540" b="7620"/>
            <wp:docPr id="1" name="Picture 1" descr="\\TRJ-SR-001\Staff\KJones\Documents\KJ\Y3CORONA VIRUS\Summer Term\Maths - KJ\Week 5 - Addition and Subtraction and 2D shape\Year 3 Maths Wednesday 20th May\Year 3 Warm Activity Wednesady 20th May.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RJ-SR-001\Staff\KJones\Documents\KJ\Y3CORONA VIRUS\Summer Term\Maths - KJ\Week 5 - Addition and Subtraction and 2D shape\Year 3 Maths Wednesday 20th May\Year 3 Warm Activity Wednesady 20th May.pdf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7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733" w:rsidRDefault="000F4733">
      <w:bookmarkStart w:id="0" w:name="_GoBack"/>
      <w:bookmarkEnd w:id="0"/>
    </w:p>
    <w:p w:rsidR="000F4733" w:rsidRPr="000F4733" w:rsidRDefault="000F4733">
      <w:pPr>
        <w:rPr>
          <w:rFonts w:ascii="Comic Sans MS" w:hAnsi="Comic Sans MS"/>
          <w:sz w:val="24"/>
          <w:szCs w:val="24"/>
        </w:rPr>
      </w:pPr>
      <w:r w:rsidRPr="000F4733">
        <w:rPr>
          <w:rFonts w:ascii="Comic Sans MS" w:hAnsi="Comic Sans MS"/>
          <w:sz w:val="24"/>
          <w:szCs w:val="24"/>
        </w:rPr>
        <w:t xml:space="preserve">Triangle = </w:t>
      </w:r>
    </w:p>
    <w:sectPr w:rsidR="000F4733" w:rsidRPr="000F47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733"/>
    <w:rsid w:val="000F4733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C7B4C"/>
  <w15:chartTrackingRefBased/>
  <w15:docId w15:val="{44B305EC-1B09-4428-AB59-051C1ADB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C3E85C89</Template>
  <TotalTime>3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2020-05-12T10:29:00Z</dcterms:created>
  <dcterms:modified xsi:type="dcterms:W3CDTF">2020-05-12T10:32:00Z</dcterms:modified>
</cp:coreProperties>
</file>